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 West Derby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 West Derby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 West Derby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 West Derby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 West Derby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West Derby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60.8% </w:t>
      </w:r>
      <w:r w:rsidRPr="004747BF">
        <w:rPr>
          <w:rFonts w:ascii="Libre Franklin Light" w:eastAsia="Times New Roman" w:hAnsi="Libre Franklin Light" w:cs="Calibri Light"/>
        </w:rPr>
        <w:t xml:space="preserve">of those respondents classified as PGSI 8+ in Liverpool West Derby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West Derby is estimated to be </w:t>
      </w:r>
      <w:r w:rsidRPr="00773DF7">
        <w:rPr>
          <w:rFonts w:ascii="Libre Franklin Light" w:eastAsia="Times New Roman" w:hAnsi="Libre Franklin Light" w:cs="Calibri Light"/>
          <w:b/>
          <w:bCs/>
          <w:color w:val="C45911" w:themeColor="accent2" w:themeShade="BF"/>
        </w:rPr>
        <w:t xml:space="preserve">£3,064,659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 West Derby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West Derby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West Derby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 West Derby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 West Der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 West Derby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 West Der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 West Derby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West Derby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 West Der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 West Derby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 West Derby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West Derby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 West Derby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 West Derby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 West Derby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£3,064,659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 West Derby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£49,918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£1,032,338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£20,799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£1,849,519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£3,064,659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 West Derby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 West Derby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West Derby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West Derby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West Derby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West Derby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 West Derby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 West Derby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West Derby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West Derby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 West Derby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 West Derby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0B6C05-4B84-4752-8231-708391DBD2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